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31B38" w14:textId="77777777" w:rsidR="009A357A" w:rsidRDefault="009A357A" w:rsidP="009A35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BAYOUS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017EFBD" w14:textId="77777777" w:rsidR="009A357A" w:rsidRDefault="009A357A" w:rsidP="009A35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54E893" w14:textId="77777777" w:rsidR="009A357A" w:rsidRDefault="009A357A" w:rsidP="009A35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6B0AC0" w14:textId="77777777" w:rsidR="009A357A" w:rsidRDefault="009A357A" w:rsidP="009A35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Bedford into lands of</w:t>
      </w:r>
    </w:p>
    <w:p w14:paraId="22882378" w14:textId="77777777" w:rsidR="009A357A" w:rsidRDefault="009A357A" w:rsidP="009A35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Sir Roger de Beauchamp(q.v.).</w:t>
      </w:r>
    </w:p>
    <w:p w14:paraId="5BC58384" w14:textId="77777777" w:rsidR="009A357A" w:rsidRDefault="009A357A" w:rsidP="009A35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19-74)</w:t>
      </w:r>
    </w:p>
    <w:p w14:paraId="43533F63" w14:textId="77777777" w:rsidR="009A357A" w:rsidRDefault="009A357A" w:rsidP="009A35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B38A09" w14:textId="77777777" w:rsidR="009A357A" w:rsidRDefault="009A357A" w:rsidP="009A35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C369A3" w14:textId="77777777" w:rsidR="009A357A" w:rsidRPr="00026756" w:rsidRDefault="009A357A" w:rsidP="009A35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2022</w:t>
      </w:r>
    </w:p>
    <w:p w14:paraId="26C82CC4" w14:textId="20B8817C" w:rsidR="00BA00AB" w:rsidRPr="009A357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A35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2CC6F" w14:textId="77777777" w:rsidR="009A357A" w:rsidRDefault="009A357A" w:rsidP="009139A6">
      <w:r>
        <w:separator/>
      </w:r>
    </w:p>
  </w:endnote>
  <w:endnote w:type="continuationSeparator" w:id="0">
    <w:p w14:paraId="33BEC1D9" w14:textId="77777777" w:rsidR="009A357A" w:rsidRDefault="009A35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14F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614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D7C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A2E12" w14:textId="77777777" w:rsidR="009A357A" w:rsidRDefault="009A357A" w:rsidP="009139A6">
      <w:r>
        <w:separator/>
      </w:r>
    </w:p>
  </w:footnote>
  <w:footnote w:type="continuationSeparator" w:id="0">
    <w:p w14:paraId="7501D9AD" w14:textId="77777777" w:rsidR="009A357A" w:rsidRDefault="009A35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BC4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1E7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634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57A"/>
    <w:rsid w:val="000666E0"/>
    <w:rsid w:val="002510B7"/>
    <w:rsid w:val="005C130B"/>
    <w:rsid w:val="00826F5C"/>
    <w:rsid w:val="009139A6"/>
    <w:rsid w:val="009448BB"/>
    <w:rsid w:val="009A357A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9CBFD"/>
  <w15:chartTrackingRefBased/>
  <w15:docId w15:val="{357767F6-A744-418B-A698-2B916415F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2022-03-25T21:26:00Z</dcterms:created>
  <dcterms:modified xsi:type="dcterms:W3CDTF">2022-03-25T21:26:00Z</dcterms:modified>
</cp:coreProperties>
</file>